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03" w:rsidRDefault="00481503" w:rsidP="0051003E">
      <w:pPr>
        <w:rPr>
          <w:b/>
        </w:rPr>
      </w:pPr>
    </w:p>
    <w:p w:rsidR="00481503" w:rsidRPr="006B2BBB" w:rsidRDefault="00481503" w:rsidP="0051003E">
      <w:pPr>
        <w:rPr>
          <w:b/>
          <w:color w:val="0070C0"/>
        </w:rPr>
      </w:pPr>
      <w:r w:rsidRPr="006B2BBB">
        <w:rPr>
          <w:b/>
          <w:color w:val="0070C0"/>
        </w:rPr>
        <w:t>ADI SOYADI:</w:t>
      </w:r>
      <w:r w:rsidRPr="006B2BBB">
        <w:rPr>
          <w:color w:val="0070C0"/>
          <w:sz w:val="16"/>
          <w:szCs w:val="16"/>
        </w:rPr>
        <w:t xml:space="preserve">…………………………………………………….…..   </w:t>
      </w:r>
      <w:r w:rsidRPr="006B2BBB">
        <w:rPr>
          <w:color w:val="0070C0"/>
        </w:rPr>
        <w:t xml:space="preserve"> </w:t>
      </w:r>
      <w:r w:rsidRPr="006B2BBB">
        <w:rPr>
          <w:b/>
          <w:color w:val="0070C0"/>
        </w:rPr>
        <w:t xml:space="preserve">                                       </w:t>
      </w:r>
    </w:p>
    <w:p w:rsidR="00481503" w:rsidRDefault="00481503" w:rsidP="0051003E">
      <w:pPr>
        <w:jc w:val="center"/>
        <w:rPr>
          <w:b/>
        </w:rPr>
      </w:pPr>
    </w:p>
    <w:p w:rsidR="00481503" w:rsidRPr="00EA2133" w:rsidRDefault="00481503" w:rsidP="0051003E">
      <w:pPr>
        <w:jc w:val="center"/>
        <w:rPr>
          <w:b/>
          <w:color w:val="FF0000"/>
        </w:rPr>
      </w:pPr>
    </w:p>
    <w:p w:rsidR="00481503" w:rsidRPr="006B2BBB" w:rsidRDefault="00481503" w:rsidP="0051003E">
      <w:pPr>
        <w:jc w:val="center"/>
        <w:rPr>
          <w:rFonts w:ascii="Comic Sans MS" w:hAnsi="Comic Sans MS"/>
          <w:b/>
          <w:color w:val="FF0000"/>
        </w:rPr>
      </w:pPr>
      <w:r w:rsidRPr="006B2BBB">
        <w:rPr>
          <w:rFonts w:ascii="Comic Sans MS" w:hAnsi="Comic Sans MS"/>
          <w:b/>
          <w:color w:val="FF0000"/>
        </w:rPr>
        <w:t>ÇIKARMA İŞLEMİ ALIŞTIRMALARI -1</w:t>
      </w:r>
    </w:p>
    <w:p w:rsidR="00481503" w:rsidRPr="00EA2133" w:rsidRDefault="00481503" w:rsidP="0051003E">
      <w:pPr>
        <w:jc w:val="center"/>
        <w:rPr>
          <w:rFonts w:ascii="Comic Sans MS" w:hAnsi="Comic Sans MS"/>
          <w:b/>
        </w:rPr>
      </w:pPr>
    </w:p>
    <w:p w:rsidR="00481503" w:rsidRPr="00EA2133" w:rsidRDefault="00481503" w:rsidP="00EA2133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 w:rsidRPr="00EA2133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>çıkarma</w:t>
      </w:r>
      <w:r w:rsidRPr="00EA2133">
        <w:rPr>
          <w:rFonts w:ascii="Comic Sans MS" w:hAnsi="Comic Sans MS"/>
          <w:b/>
        </w:rPr>
        <w:t xml:space="preserve"> işlemlerini yapınız.</w:t>
      </w:r>
    </w:p>
    <w:p w:rsidR="00481503" w:rsidRPr="00EA2133" w:rsidRDefault="00481503" w:rsidP="00EA2133">
      <w:pPr>
        <w:pStyle w:val="ListParagraph"/>
        <w:rPr>
          <w:rFonts w:ascii="Comic Sans MS" w:hAnsi="Comic Sans MS"/>
          <w:b/>
        </w:rPr>
      </w:pPr>
    </w:p>
    <w:p w:rsidR="00481503" w:rsidRPr="00066ECD" w:rsidRDefault="00481503" w:rsidP="0051003E">
      <w:pPr>
        <w:rPr>
          <w:b/>
        </w:rPr>
      </w:pPr>
    </w:p>
    <w:p w:rsidR="00481503" w:rsidRDefault="00481503" w:rsidP="0051003E">
      <w:pPr>
        <w:rPr>
          <w:b/>
        </w:rPr>
      </w:pPr>
      <w:r>
        <w:rPr>
          <w:b/>
        </w:rPr>
        <w:t xml:space="preserve"> </w:t>
      </w:r>
    </w:p>
    <w:p w:rsidR="00481503" w:rsidRPr="00066ECD" w:rsidRDefault="00481503" w:rsidP="0051003E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    </w:t>
      </w:r>
      <w:r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7 9</w:t>
      </w:r>
      <w:r>
        <w:rPr>
          <w:b/>
          <w:sz w:val="28"/>
          <w:szCs w:val="28"/>
        </w:rPr>
        <w:tab/>
        <w:t xml:space="preserve">       </w:t>
      </w:r>
    </w:p>
    <w:p w:rsidR="00481503" w:rsidRPr="006B2BBB" w:rsidRDefault="00481503" w:rsidP="006B2BBB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noProof/>
        </w:rPr>
        <w:pict>
          <v:line id="Düz Bağlayıcı 35" o:spid="_x0000_s1028" style="position:absolute;left:0;text-align:left;z-index:251646464;visibility:visible" from="450pt,14.5pt" to="49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GM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g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"/>
        </w:pict>
      </w:r>
      <w:r>
        <w:rPr>
          <w:noProof/>
        </w:rPr>
        <w:pict>
          <v:line id="Düz Bağlayıcı 34" o:spid="_x0000_s1029" style="position:absolute;left:0;text-align:left;z-index:251645440;visibility:visible" from="384pt,14.5pt" to="42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fW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"/>
        </w:pict>
      </w:r>
      <w:r>
        <w:rPr>
          <w:noProof/>
        </w:rPr>
        <w:pict>
          <v:line id="Düz Bağlayıcı 33" o:spid="_x0000_s1030" style="position:absolute;left:0;text-align:left;z-index:251644416;visibility:visible" from="300pt,14.5pt" to="3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h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YYT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"/>
        </w:pict>
      </w:r>
      <w:r>
        <w:rPr>
          <w:noProof/>
        </w:rPr>
        <w:pict>
          <v:line id="Düz Bağlayıcı 32" o:spid="_x0000_s1031" style="position:absolute;left:0;text-align:left;z-index:251643392;visibility:visible" from="234pt,14.5pt" to="28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MO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A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"/>
        </w:pict>
      </w:r>
      <w:r>
        <w:rPr>
          <w:noProof/>
        </w:rPr>
        <w:pict>
          <v:line id="Düz Bağlayıcı 31" o:spid="_x0000_s1032" style="position:absolute;left:0;text-align:left;z-index:251642368;visibility:visible" from="162pt,14.5pt" to="3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+7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"/>
        </w:pict>
      </w:r>
      <w:r>
        <w:rPr>
          <w:noProof/>
        </w:rPr>
        <w:pict>
          <v:line id="Düz Bağlayıcı 30" o:spid="_x0000_s1033" style="position:absolute;left:0;text-align:left;z-index:251641344;visibility:visible" from="90pt,14.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"/>
        </w:pict>
      </w:r>
      <w:r>
        <w:rPr>
          <w:noProof/>
        </w:rPr>
        <w:pict>
          <v:line id="Düz Bağlayıcı 29" o:spid="_x0000_s1034" style="position:absolute;left:0;text-align:left;z-index:251640320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4U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"/>
        </w:pict>
      </w:r>
      <w:r w:rsidRPr="006B2BBB">
        <w:rPr>
          <w:b/>
          <w:sz w:val="28"/>
          <w:szCs w:val="28"/>
        </w:rPr>
        <w:t xml:space="preserve"> 3 4</w:t>
      </w:r>
      <w:r w:rsidRPr="006B2BB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B2BBB">
        <w:rPr>
          <w:b/>
          <w:sz w:val="28"/>
          <w:szCs w:val="28"/>
        </w:rPr>
        <w:t>5 7</w:t>
      </w:r>
      <w:r w:rsidRPr="006B2BBB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ab/>
        <w:t>2 8</w:t>
      </w:r>
      <w:r w:rsidRPr="006B2BBB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ab/>
        <w:t>3 6</w:t>
      </w:r>
      <w:r w:rsidRPr="006B2BBB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6B2BBB">
        <w:rPr>
          <w:b/>
          <w:sz w:val="28"/>
          <w:szCs w:val="28"/>
        </w:rPr>
        <w:t>3 7</w:t>
      </w:r>
      <w:r w:rsidRPr="006B2BBB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- </w:t>
      </w:r>
      <w:r w:rsidRPr="006B2BBB">
        <w:rPr>
          <w:b/>
          <w:sz w:val="28"/>
          <w:szCs w:val="28"/>
        </w:rPr>
        <w:t xml:space="preserve">  2 9</w:t>
      </w:r>
      <w:r w:rsidRPr="006B2BB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ab/>
        <w:t xml:space="preserve">2 </w:t>
      </w:r>
      <w:r>
        <w:rPr>
          <w:b/>
          <w:sz w:val="28"/>
          <w:szCs w:val="28"/>
        </w:rPr>
        <w:t>6</w:t>
      </w:r>
      <w:r w:rsidRPr="006B2BBB">
        <w:rPr>
          <w:b/>
          <w:sz w:val="28"/>
          <w:szCs w:val="28"/>
        </w:rPr>
        <w:t xml:space="preserve">     </w:t>
      </w:r>
      <w:r w:rsidRPr="006B2BBB">
        <w:rPr>
          <w:b/>
          <w:sz w:val="28"/>
          <w:szCs w:val="28"/>
        </w:rPr>
        <w:tab/>
        <w:t xml:space="preserve">      </w:t>
      </w:r>
    </w:p>
    <w:p w:rsidR="00481503" w:rsidRPr="00066ECD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Pr="00066ECD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</w:p>
    <w:p w:rsidR="00481503" w:rsidRPr="00066ECD" w:rsidRDefault="00481503" w:rsidP="0051003E">
      <w:pPr>
        <w:rPr>
          <w:b/>
          <w:sz w:val="28"/>
          <w:szCs w:val="28"/>
        </w:rPr>
      </w:pPr>
    </w:p>
    <w:p w:rsidR="00481503" w:rsidRPr="00066ECD" w:rsidRDefault="00481503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8 2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3 5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2 4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>3 1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5 2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3 3            </w:t>
      </w:r>
    </w:p>
    <w:p w:rsidR="00481503" w:rsidRPr="00066ECD" w:rsidRDefault="00481503" w:rsidP="0051003E">
      <w:pPr>
        <w:rPr>
          <w:b/>
          <w:sz w:val="28"/>
          <w:szCs w:val="28"/>
        </w:rPr>
      </w:pPr>
      <w:r>
        <w:rPr>
          <w:noProof/>
        </w:rPr>
        <w:pict>
          <v:line id="Düz Bağlayıcı 28" o:spid="_x0000_s1035" style="position:absolute;z-index:251653632;visibility:visible" from="450pt,13.1pt" to="49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VH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JJSdzCjKqfP76gt/j0XeDj6YmcnhD4oFGdtjnEl3JtfKnkIB/0vSKfLZKqbLDcskD48agB&#10;JPUZ8bMUv7Eartt07xWFGLxzKnTtUJvWQ0I/0CEM53gdDjs4ROBwkswm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"/>
        </w:pict>
      </w:r>
      <w:r>
        <w:rPr>
          <w:noProof/>
        </w:rPr>
        <w:pict>
          <v:line id="Düz Bağlayıcı 27" o:spid="_x0000_s1036" style="position:absolute;z-index:251652608;visibility:visible" from="384pt,13.1pt" to="42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"/>
        </w:pict>
      </w:r>
      <w:r>
        <w:rPr>
          <w:noProof/>
        </w:rPr>
        <w:pict>
          <v:line id="Düz Bağlayıcı 26" o:spid="_x0000_s1037" style="position:absolute;z-index:251651584;visibility:visible" from="312pt,13.1pt" to="35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2xKQIAADY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"/>
        </w:pict>
      </w:r>
      <w:r>
        <w:rPr>
          <w:noProof/>
        </w:rPr>
        <w:pict>
          <v:line id="Düz Bağlayıcı 25" o:spid="_x0000_s1038" style="position:absolute;z-index:251650560;visibility:visible" from="228pt,13.1pt" to="27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dwN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"/>
        </w:pict>
      </w:r>
      <w:r>
        <w:rPr>
          <w:noProof/>
        </w:rPr>
        <w:pict>
          <v:line id="Düz Bağlayıcı 24" o:spid="_x0000_s1039" style="position:absolute;z-index:251649536;visibility:visible" from="162pt,13.1pt" to="21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d+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dDJKYYT04kp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"/>
        </w:pict>
      </w:r>
      <w:r>
        <w:rPr>
          <w:noProof/>
        </w:rPr>
        <w:pict>
          <v:line id="Düz Bağlayıcı 23" o:spid="_x0000_s1040" style="position:absolute;z-index:251648512;visibility:visible" from="84pt,13.1pt" to="13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"/>
        </w:pict>
      </w:r>
      <w:r>
        <w:rPr>
          <w:noProof/>
        </w:rPr>
        <w:pict>
          <v:line id="Düz Bağlayıcı 22" o:spid="_x0000_s1041" style="position:absolute;z-index:251647488;visibility:visible" from="0,13.1pt" to="4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6P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HCNFWphR9fPHF/SWHL9Lcjg+0eMTAh80qjOugPi5WtlQKt2rB3Ov6WeHlJ43RG14JPx4MACS&#10;hYzkWUrYOAPXrbv3mkEM2Xodu7avbRsgoR9oH4dzuA6H7z2icDhKJ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"/>
        </w:pic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5 3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-   </w:t>
      </w:r>
      <w:r w:rsidRPr="00066ECD">
        <w:rPr>
          <w:b/>
          <w:sz w:val="28"/>
          <w:szCs w:val="28"/>
        </w:rPr>
        <w:t xml:space="preserve">2 8 </w:t>
      </w:r>
      <w:r w:rsidRPr="00066ECD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ab/>
        <w:t>5 6</w:t>
      </w:r>
      <w:r w:rsidRPr="00066ECD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>3 5</w:t>
      </w:r>
      <w:r w:rsidRPr="00066ECD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-  </w:t>
      </w:r>
      <w:r w:rsidRPr="00066ECD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3 7</w:t>
      </w:r>
      <w:r w:rsidRPr="00066ECD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ab/>
        <w:t>1 5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  <w:t xml:space="preserve">  </w:t>
      </w:r>
    </w:p>
    <w:p w:rsidR="00481503" w:rsidRPr="00066ECD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Pr="00066ECD" w:rsidRDefault="00481503" w:rsidP="0051003E">
      <w:pPr>
        <w:rPr>
          <w:b/>
          <w:sz w:val="28"/>
          <w:szCs w:val="28"/>
        </w:rPr>
      </w:pPr>
    </w:p>
    <w:p w:rsidR="00481503" w:rsidRPr="00066ECD" w:rsidRDefault="00481503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6 5 9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8 0 9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8 4 6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8 2 0</w:t>
      </w:r>
    </w:p>
    <w:p w:rsidR="00481503" w:rsidRPr="006B2BBB" w:rsidRDefault="00481503" w:rsidP="006B2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-</w:t>
      </w:r>
      <w:r w:rsidRPr="006B2BBB">
        <w:rPr>
          <w:b/>
          <w:sz w:val="28"/>
          <w:szCs w:val="28"/>
        </w:rPr>
        <w:t xml:space="preserve">  3 8 2</w:t>
      </w:r>
      <w:r w:rsidRPr="006B2BBB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ab/>
        <w:t xml:space="preserve">   8 5  </w:t>
      </w:r>
      <w:r w:rsidRPr="006B2BB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- </w:t>
      </w:r>
      <w:r w:rsidRPr="006B2BBB">
        <w:rPr>
          <w:b/>
          <w:sz w:val="28"/>
          <w:szCs w:val="28"/>
        </w:rPr>
        <w:t xml:space="preserve"> 2 7 3</w:t>
      </w:r>
      <w:r w:rsidRPr="006B2BBB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6B2BBB">
        <w:rPr>
          <w:b/>
          <w:sz w:val="28"/>
          <w:szCs w:val="28"/>
        </w:rPr>
        <w:t xml:space="preserve"> </w:t>
      </w:r>
      <w:r w:rsidRPr="006B2BBB">
        <w:rPr>
          <w:b/>
          <w:sz w:val="28"/>
          <w:szCs w:val="28"/>
        </w:rPr>
        <w:tab/>
        <w:t xml:space="preserve">   4 8          </w:t>
      </w:r>
      <w:r>
        <w:rPr>
          <w:b/>
          <w:sz w:val="28"/>
          <w:szCs w:val="28"/>
        </w:rPr>
        <w:t xml:space="preserve">- </w:t>
      </w:r>
      <w:r w:rsidRPr="006B2BBB">
        <w:rPr>
          <w:b/>
          <w:sz w:val="28"/>
          <w:szCs w:val="28"/>
        </w:rPr>
        <w:t xml:space="preserve">    2 4        </w:t>
      </w:r>
      <w:r>
        <w:rPr>
          <w:b/>
          <w:sz w:val="28"/>
          <w:szCs w:val="28"/>
        </w:rPr>
        <w:t xml:space="preserve">- </w:t>
      </w:r>
      <w:r w:rsidRPr="006B2BBB">
        <w:rPr>
          <w:b/>
          <w:sz w:val="28"/>
          <w:szCs w:val="28"/>
        </w:rPr>
        <w:t xml:space="preserve"> 3 4 6 </w:t>
      </w:r>
      <w:r w:rsidRPr="006B2BB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- </w:t>
      </w:r>
      <w:r w:rsidRPr="006B2BBB">
        <w:rPr>
          <w:b/>
          <w:sz w:val="28"/>
          <w:szCs w:val="28"/>
        </w:rPr>
        <w:t xml:space="preserve">  3 1 </w:t>
      </w:r>
      <w:r>
        <w:rPr>
          <w:b/>
          <w:sz w:val="28"/>
          <w:szCs w:val="28"/>
        </w:rPr>
        <w:t>9</w:t>
      </w:r>
      <w:r w:rsidRPr="006B2BBB">
        <w:rPr>
          <w:b/>
          <w:sz w:val="28"/>
          <w:szCs w:val="28"/>
        </w:rPr>
        <w:t xml:space="preserve"> </w:t>
      </w:r>
      <w:r w:rsidRPr="006B2BBB">
        <w:rPr>
          <w:b/>
          <w:sz w:val="28"/>
          <w:szCs w:val="28"/>
        </w:rPr>
        <w:tab/>
        <w:t xml:space="preserve">             </w:t>
      </w:r>
    </w:p>
    <w:p w:rsidR="00481503" w:rsidRPr="00066ECD" w:rsidRDefault="00481503" w:rsidP="0051003E">
      <w:pPr>
        <w:rPr>
          <w:b/>
          <w:sz w:val="28"/>
          <w:szCs w:val="28"/>
        </w:rPr>
      </w:pPr>
      <w:r>
        <w:rPr>
          <w:noProof/>
        </w:rPr>
        <w:pict>
          <v:line id="Düz Bağlayıcı 21" o:spid="_x0000_s1042" style="position:absolute;z-index:251660800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noProof/>
        </w:rPr>
        <w:pict>
          <v:line id="Düz Bağlayıcı 20" o:spid="_x0000_s1043" style="position:absolute;z-index:251659776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noProof/>
        </w:rPr>
        <w:pict>
          <v:line id="Düz Bağlayıcı 19" o:spid="_x0000_s1044" style="position:absolute;z-index:251658752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noProof/>
        </w:rPr>
        <w:pict>
          <v:line id="Düz Bağlayıcı 18" o:spid="_x0000_s1045" style="position:absolute;z-index:251657728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noProof/>
        </w:rPr>
        <w:pict>
          <v:line id="Düz Bağlayıcı 17" o:spid="_x0000_s1046" style="position:absolute;z-index:251656704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noProof/>
        </w:rPr>
        <w:pict>
          <v:line id="Düz Bağlayıcı 16" o:spid="_x0000_s1047" style="position:absolute;z-index:251655680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noProof/>
        </w:rPr>
        <w:pict>
          <v:line id="Düz Bağlayıcı 15" o:spid="_x0000_s1048" style="position:absolute;z-index:251654656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481503" w:rsidRPr="00066ECD" w:rsidRDefault="00481503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481503" w:rsidRDefault="00481503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Pr="00066ECD" w:rsidRDefault="00481503" w:rsidP="00BA1E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6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2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7 5 9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2 0 9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8 0 9</w:t>
      </w:r>
    </w:p>
    <w:p w:rsidR="00481503" w:rsidRPr="00066ECD" w:rsidRDefault="00481503" w:rsidP="00BA1E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3 </w:t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5  </w:t>
      </w:r>
      <w:r w:rsidRPr="00066ECD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2 7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ab/>
        <w:t xml:space="preserve">   4 8   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8 4 </w:t>
      </w:r>
      <w:r w:rsidRPr="00066EC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 xml:space="preserve">4 9 </w:t>
      </w:r>
      <w:r>
        <w:rPr>
          <w:b/>
          <w:sz w:val="28"/>
          <w:szCs w:val="28"/>
        </w:rPr>
        <w:tab/>
        <w:t xml:space="preserve">       -   3 1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481503" w:rsidRPr="00066ECD" w:rsidRDefault="00481503" w:rsidP="00BA1E95">
      <w:pPr>
        <w:rPr>
          <w:b/>
          <w:sz w:val="28"/>
          <w:szCs w:val="28"/>
        </w:rPr>
      </w:pPr>
      <w:r>
        <w:rPr>
          <w:noProof/>
        </w:rPr>
        <w:pict>
          <v:line id="_x0000_s1049" style="position:absolute;z-index:251667968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noProof/>
        </w:rPr>
        <w:pict>
          <v:line id="_x0000_s1050" style="position:absolute;z-index:251666944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noProof/>
        </w:rPr>
        <w:pict>
          <v:line id="_x0000_s1051" style="position:absolute;z-index:251665920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noProof/>
        </w:rPr>
        <w:pict>
          <v:line id="_x0000_s1052" style="position:absolute;z-index:251664896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noProof/>
        </w:rPr>
        <w:pict>
          <v:line id="_x0000_s1053" style="position:absolute;z-index:251663872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noProof/>
        </w:rPr>
        <w:pict>
          <v:line id="_x0000_s1054" style="position:absolute;z-index:251662848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noProof/>
        </w:rPr>
        <w:pict>
          <v:line id="_x0000_s1055" style="position:absolute;z-index:251661824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481503" w:rsidRPr="00066ECD" w:rsidRDefault="00481503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51003E">
      <w:pPr>
        <w:rPr>
          <w:b/>
          <w:sz w:val="28"/>
          <w:szCs w:val="28"/>
        </w:rPr>
      </w:pPr>
    </w:p>
    <w:p w:rsidR="00481503" w:rsidRDefault="00481503" w:rsidP="006B2BBB">
      <w:pPr>
        <w:rPr>
          <w:b/>
          <w:sz w:val="28"/>
          <w:szCs w:val="28"/>
        </w:rPr>
      </w:pPr>
    </w:p>
    <w:p w:rsidR="00481503" w:rsidRDefault="00481503" w:rsidP="006B2BBB">
      <w:pPr>
        <w:rPr>
          <w:b/>
          <w:sz w:val="28"/>
          <w:szCs w:val="28"/>
        </w:rPr>
      </w:pPr>
    </w:p>
    <w:p w:rsidR="00481503" w:rsidRPr="00066ECD" w:rsidRDefault="00481503" w:rsidP="006B2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7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5 0 0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6 0 0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5 0 3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5 0 0</w:t>
      </w:r>
    </w:p>
    <w:p w:rsidR="00481503" w:rsidRPr="00066ECD" w:rsidRDefault="00481503" w:rsidP="006B2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 3 </w:t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5  </w:t>
      </w:r>
      <w:r w:rsidRPr="00066ECD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2 7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>-</w:t>
      </w:r>
      <w:r w:rsidRPr="00066ECD"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ab/>
        <w:t xml:space="preserve">   4 8          </w:t>
      </w:r>
      <w:r>
        <w:rPr>
          <w:b/>
          <w:sz w:val="28"/>
          <w:szCs w:val="28"/>
        </w:rPr>
        <w:t xml:space="preserve">-  1 8 4 </w:t>
      </w:r>
      <w:r w:rsidRPr="00066EC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- </w:t>
      </w:r>
      <w:r w:rsidRPr="00066ECD"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>4 9        -    3 1 9</w:t>
      </w:r>
      <w:r w:rsidRPr="00066ECD">
        <w:rPr>
          <w:b/>
          <w:sz w:val="28"/>
          <w:szCs w:val="28"/>
        </w:rPr>
        <w:t xml:space="preserve">      </w:t>
      </w:r>
    </w:p>
    <w:p w:rsidR="00481503" w:rsidRPr="00066ECD" w:rsidRDefault="00481503" w:rsidP="006B2BBB">
      <w:pPr>
        <w:rPr>
          <w:b/>
          <w:sz w:val="28"/>
          <w:szCs w:val="28"/>
        </w:rPr>
      </w:pPr>
      <w:r>
        <w:rPr>
          <w:noProof/>
        </w:rPr>
        <w:pict>
          <v:line id="_x0000_s1056" style="position:absolute;z-index:251675136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noProof/>
        </w:rPr>
        <w:pict>
          <v:line id="_x0000_s1057" style="position:absolute;z-index:251674112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noProof/>
        </w:rPr>
        <w:pict>
          <v:line id="_x0000_s1058" style="position:absolute;z-index:251673088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noProof/>
        </w:rPr>
        <w:pict>
          <v:line id="_x0000_s1059" style="position:absolute;z-index:251672064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noProof/>
        </w:rPr>
        <w:pict>
          <v:line id="_x0000_s1060" style="position:absolute;z-index:251671040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noProof/>
        </w:rPr>
        <w:pict>
          <v:line id="_x0000_s1061" style="position:absolute;z-index:251670016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noProof/>
        </w:rPr>
        <w:pict>
          <v:line id="_x0000_s1062" style="position:absolute;z-index:251668992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481503" w:rsidRPr="0051003E" w:rsidRDefault="00481503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sorubak.com </w:t>
      </w:r>
    </w:p>
    <w:sectPr w:rsidR="00481503" w:rsidRPr="0051003E" w:rsidSect="006B2BBB">
      <w:headerReference w:type="even" r:id="rId7"/>
      <w:footerReference w:type="even" r:id="rId8"/>
      <w:footerReference w:type="default" r:id="rId9"/>
      <w:headerReference w:type="first" r:id="rId10"/>
      <w:pgSz w:w="11907" w:h="16840" w:code="9"/>
      <w:pgMar w:top="567" w:right="567" w:bottom="426" w:left="709" w:header="709" w:footer="1021" w:gutter="0"/>
      <w:pgBorders w:offsetFrom="page">
        <w:top w:val="threeDEngrave" w:sz="18" w:space="24" w:color="00B050"/>
        <w:left w:val="threeDEngrave" w:sz="18" w:space="24" w:color="00B050"/>
        <w:bottom w:val="threeDEmboss" w:sz="18" w:space="24" w:color="00B050"/>
        <w:right w:val="threeDEmboss" w:sz="18" w:space="24" w:color="00B050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503" w:rsidRDefault="00481503" w:rsidP="001E5641">
      <w:r>
        <w:separator/>
      </w:r>
    </w:p>
  </w:endnote>
  <w:endnote w:type="continuationSeparator" w:id="0">
    <w:p w:rsidR="00481503" w:rsidRDefault="00481503" w:rsidP="001E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03" w:rsidRDefault="00481503" w:rsidP="00BC40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1503" w:rsidRDefault="00481503" w:rsidP="003071E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03" w:rsidRPr="003071E5" w:rsidRDefault="00481503" w:rsidP="00D31F29">
    <w:pPr>
      <w:pStyle w:val="Footer"/>
      <w:ind w:right="360"/>
      <w:jc w:val="center"/>
      <w:rPr>
        <w:rFonts w:ascii="Harlow Solid Italic" w:hAnsi="Harlow Solid Italic"/>
        <w:b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503" w:rsidRDefault="00481503" w:rsidP="001E5641">
      <w:r>
        <w:separator/>
      </w:r>
    </w:p>
  </w:footnote>
  <w:footnote w:type="continuationSeparator" w:id="0">
    <w:p w:rsidR="00481503" w:rsidRDefault="00481503" w:rsidP="001E5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03" w:rsidRDefault="004815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705.1pt;height:54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03" w:rsidRDefault="004815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705.1pt;height:54.2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6AA"/>
    <w:multiLevelType w:val="hybridMultilevel"/>
    <w:tmpl w:val="B78E47D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F16DF4"/>
    <w:multiLevelType w:val="hybridMultilevel"/>
    <w:tmpl w:val="D17E8120"/>
    <w:lvl w:ilvl="0" w:tplc="912CF146">
      <w:start w:val="1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03E"/>
    <w:rsid w:val="00044F5C"/>
    <w:rsid w:val="00066ECD"/>
    <w:rsid w:val="000A600D"/>
    <w:rsid w:val="001E5641"/>
    <w:rsid w:val="002F3003"/>
    <w:rsid w:val="003071E5"/>
    <w:rsid w:val="00420A59"/>
    <w:rsid w:val="0047034C"/>
    <w:rsid w:val="00481503"/>
    <w:rsid w:val="004E2636"/>
    <w:rsid w:val="004F3448"/>
    <w:rsid w:val="0051003E"/>
    <w:rsid w:val="00654036"/>
    <w:rsid w:val="006B2BBB"/>
    <w:rsid w:val="00764B75"/>
    <w:rsid w:val="007E159D"/>
    <w:rsid w:val="008C6BF2"/>
    <w:rsid w:val="00A35848"/>
    <w:rsid w:val="00BA1E95"/>
    <w:rsid w:val="00BC40F4"/>
    <w:rsid w:val="00CA0A69"/>
    <w:rsid w:val="00D254B0"/>
    <w:rsid w:val="00D31F29"/>
    <w:rsid w:val="00DD319D"/>
    <w:rsid w:val="00EA2133"/>
    <w:rsid w:val="00F05355"/>
    <w:rsid w:val="00F9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00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1003E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100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003E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51003E"/>
    <w:rPr>
      <w:rFonts w:cs="Times New Roman"/>
    </w:rPr>
  </w:style>
  <w:style w:type="paragraph" w:styleId="ListParagraph">
    <w:name w:val="List Paragraph"/>
    <w:basedOn w:val="Normal"/>
    <w:uiPriority w:val="99"/>
    <w:qFormat/>
    <w:rsid w:val="00EA21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25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54B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162</Words>
  <Characters>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</dc:creator>
  <cp:keywords/>
  <dc:description/>
  <cp:lastModifiedBy>BİRSEN</cp:lastModifiedBy>
  <cp:revision>3</cp:revision>
  <dcterms:created xsi:type="dcterms:W3CDTF">2015-09-27T16:05:00Z</dcterms:created>
  <dcterms:modified xsi:type="dcterms:W3CDTF">2015-09-28T18:38:00Z</dcterms:modified>
</cp:coreProperties>
</file>